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C2F78" w14:textId="465622FA" w:rsidR="005B0C34" w:rsidRPr="005B0C34" w:rsidRDefault="005B0C34" w:rsidP="005B0C3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B0C34">
        <w:rPr>
          <w:rFonts w:ascii="Arial" w:eastAsia="MS Mincho" w:hAnsi="Arial"/>
          <w:b/>
          <w:noProof/>
          <w:sz w:val="24"/>
        </w:rPr>
        <w:t>3GPP TSG-</w:t>
      </w:r>
      <w:r w:rsidRPr="005B0C34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B0C34">
        <w:rPr>
          <w:rFonts w:ascii="Arial" w:eastAsia="MS Mincho" w:hAnsi="Arial"/>
          <w:b/>
          <w:noProof/>
          <w:sz w:val="24"/>
        </w:rPr>
        <w:t xml:space="preserve"> Meetin</w:t>
      </w:r>
      <w:r w:rsidRPr="005B0C34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5B0C34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5B0C34">
        <w:rPr>
          <w:rFonts w:ascii="Arial" w:hAnsi="Arial" w:cs="Arial"/>
          <w:b/>
          <w:noProof/>
          <w:sz w:val="24"/>
          <w:szCs w:val="24"/>
          <w:lang w:eastAsia="zh-CN"/>
        </w:rPr>
        <w:t>R4-2</w:t>
      </w:r>
      <w:r w:rsidR="00D27DC1">
        <w:rPr>
          <w:rFonts w:ascii="Arial" w:hAnsi="Arial" w:cs="Arial"/>
          <w:b/>
          <w:noProof/>
          <w:sz w:val="24"/>
          <w:szCs w:val="24"/>
          <w:lang w:eastAsia="zh-CN"/>
        </w:rPr>
        <w:t>305477</w:t>
      </w:r>
    </w:p>
    <w:bookmarkEnd w:id="0"/>
    <w:p w14:paraId="2825EA3C" w14:textId="77777777" w:rsidR="005B0C34" w:rsidRPr="005B0C34" w:rsidRDefault="005B0C34" w:rsidP="005B0C3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B0C34">
        <w:rPr>
          <w:rFonts w:ascii="Arial" w:eastAsia="MS Mincho" w:hAnsi="Arial"/>
          <w:b/>
          <w:noProof/>
          <w:sz w:val="24"/>
        </w:rPr>
        <w:t>Online, 17</w:t>
      </w:r>
      <w:r w:rsidRPr="005B0C3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B0C34">
        <w:rPr>
          <w:rFonts w:ascii="Arial" w:eastAsia="MS Mincho" w:hAnsi="Arial"/>
          <w:b/>
          <w:noProof/>
          <w:sz w:val="24"/>
        </w:rPr>
        <w:t xml:space="preserve"> - 26</w:t>
      </w:r>
      <w:r w:rsidRPr="005B0C3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B0C34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0985FDF3" w14:textId="12B32046" w:rsidR="00D46BD4" w:rsidRPr="009D41A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A3AB94E" w14:textId="6485D758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D27DC1">
        <w:rPr>
          <w:rFonts w:ascii="Arial" w:hAnsi="Arial"/>
          <w:sz w:val="24"/>
          <w:lang w:val="pt-BR"/>
        </w:rPr>
        <w:t>5.14.5.3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2FC4BE8D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 xml:space="preserve">During RAN4#106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A96D4E">
        <w:rPr>
          <w:lang w:val="en-US" w:eastAsia="zh-CN"/>
        </w:rPr>
        <w:t>initial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6EF8D104" w14:textId="6FFD4897" w:rsidR="002D6707" w:rsidRDefault="002D6707" w:rsidP="002D670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</w:p>
    <w:p w14:paraId="74EBAD70" w14:textId="683CC4C3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 xml:space="preserve"> and Figure </w:t>
      </w:r>
      <w:r w:rsidRPr="00117BB5">
        <w:rPr>
          <w:lang w:eastAsia="zh-CN"/>
        </w:rPr>
        <w:t>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2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36"/>
        <w:gridCol w:w="727"/>
        <w:gridCol w:w="1136"/>
        <w:gridCol w:w="2102"/>
        <w:gridCol w:w="2089"/>
        <w:gridCol w:w="616"/>
        <w:gridCol w:w="657"/>
        <w:gridCol w:w="1793"/>
      </w:tblGrid>
      <w:tr w:rsidR="00793944" w:rsidRPr="00793944" w14:paraId="0F88978B" w14:textId="77777777" w:rsidTr="00B64691">
        <w:trPr>
          <w:jc w:val="center"/>
        </w:trPr>
        <w:tc>
          <w:tcPr>
            <w:tcW w:w="0" w:type="auto"/>
            <w:vAlign w:val="center"/>
          </w:tcPr>
          <w:bookmarkEnd w:id="2"/>
          <w:p w14:paraId="03898D17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5C8CC3F4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93944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793944"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1F465DE1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93944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793944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</w:t>
            </w:r>
          </w:p>
        </w:tc>
        <w:tc>
          <w:tcPr>
            <w:tcW w:w="0" w:type="auto"/>
            <w:vAlign w:val="center"/>
          </w:tcPr>
          <w:p w14:paraId="698C4C57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46598A02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741057D9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M</w:t>
            </w: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CS</w:t>
            </w:r>
          </w:p>
        </w:tc>
        <w:tc>
          <w:tcPr>
            <w:tcW w:w="0" w:type="auto"/>
            <w:vAlign w:val="center"/>
          </w:tcPr>
          <w:p w14:paraId="320719F7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14:paraId="557BF591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9394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793944">
              <w:rPr>
                <w:rFonts w:ascii="Arial" w:eastAsia="Times New Roman" w:hAnsi="Arial" w:cs="Arial"/>
                <w:b/>
                <w:sz w:val="18"/>
                <w:lang w:eastAsia="ko-KR"/>
              </w:rPr>
              <w:t>NR@70% max TP</w:t>
            </w:r>
          </w:p>
        </w:tc>
      </w:tr>
      <w:tr w:rsidR="00793944" w:rsidRPr="00793944" w14:paraId="29D1C571" w14:textId="77777777" w:rsidTr="00B64691">
        <w:trPr>
          <w:jc w:val="center"/>
        </w:trPr>
        <w:tc>
          <w:tcPr>
            <w:tcW w:w="0" w:type="auto"/>
            <w:vAlign w:val="center"/>
          </w:tcPr>
          <w:p w14:paraId="062A5723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1D7FBCA8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4875326D" w14:textId="69D8EC00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31C5EAE" w14:textId="79C216C8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02692650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16EF6A29" w14:textId="77777777" w:rsidR="00793944" w:rsidRPr="00793944" w:rsidRDefault="0079394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14:paraId="79C868FB" w14:textId="7B9B27F2" w:rsidR="00793944" w:rsidRPr="00793944" w:rsidRDefault="00701EC4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18705DF9" w14:textId="78708864" w:rsidR="00793944" w:rsidRPr="00CF7C4B" w:rsidRDefault="00CF7C4B" w:rsidP="0079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.85</w:t>
            </w:r>
          </w:p>
        </w:tc>
      </w:tr>
      <w:tr w:rsidR="00701EC4" w:rsidRPr="00793944" w14:paraId="2B201E2D" w14:textId="77777777" w:rsidTr="00975EB0">
        <w:trPr>
          <w:jc w:val="center"/>
        </w:trPr>
        <w:tc>
          <w:tcPr>
            <w:tcW w:w="0" w:type="auto"/>
            <w:vAlign w:val="center"/>
          </w:tcPr>
          <w:p w14:paraId="6F904B6D" w14:textId="77777777" w:rsidR="00793944" w:rsidRPr="00793944" w:rsidRDefault="0079394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28EA011" w14:textId="77777777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</w:tcPr>
          <w:p w14:paraId="149F85CB" w14:textId="3A77A44E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5214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6DC7983" w14:textId="5FD2738F" w:rsidR="0079394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793944"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132E7C58" w14:textId="77777777" w:rsidR="00793944" w:rsidRPr="00793944" w:rsidRDefault="0079394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79650911" w14:textId="77777777" w:rsidR="00793944" w:rsidRPr="00793944" w:rsidRDefault="0079394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14:paraId="3419CDDC" w14:textId="4296220F" w:rsidR="0079394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5CFB2DFD" w14:textId="0F4750CC" w:rsidR="00793944" w:rsidRPr="00CF7C4B" w:rsidRDefault="00CF7C4B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.98</w:t>
            </w:r>
          </w:p>
        </w:tc>
      </w:tr>
      <w:tr w:rsidR="00701EC4" w:rsidRPr="00793944" w14:paraId="169E9581" w14:textId="77777777" w:rsidTr="00975EB0">
        <w:trPr>
          <w:jc w:val="center"/>
        </w:trPr>
        <w:tc>
          <w:tcPr>
            <w:tcW w:w="0" w:type="auto"/>
            <w:vAlign w:val="center"/>
          </w:tcPr>
          <w:p w14:paraId="696457C6" w14:textId="6045D348" w:rsidR="00701EC4" w:rsidRPr="00701EC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98847CE" w14:textId="31740005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15kHz</w:t>
            </w:r>
          </w:p>
        </w:tc>
        <w:tc>
          <w:tcPr>
            <w:tcW w:w="0" w:type="auto"/>
          </w:tcPr>
          <w:p w14:paraId="0C3793DD" w14:textId="1AE704DA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5214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B303996" w14:textId="3A5248BA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x8</w:t>
            </w:r>
          </w:p>
        </w:tc>
        <w:tc>
          <w:tcPr>
            <w:tcW w:w="0" w:type="auto"/>
            <w:vAlign w:val="center"/>
          </w:tcPr>
          <w:p w14:paraId="141E0118" w14:textId="0F2B6783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5E1CA1C6" w14:textId="7608B103" w:rsidR="00701EC4" w:rsidRPr="0079394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14:paraId="0B7721A5" w14:textId="01E4712C" w:rsidR="00701EC4" w:rsidRPr="00701EC4" w:rsidRDefault="00701EC4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4525BF4" w14:textId="4B565106" w:rsidR="00701EC4" w:rsidRPr="00CF7C4B" w:rsidRDefault="00CF7C4B" w:rsidP="00701E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.67</w:t>
            </w:r>
          </w:p>
        </w:tc>
      </w:tr>
      <w:tr w:rsidR="00E34426" w:rsidRPr="00793944" w14:paraId="068C7FE7" w14:textId="77777777" w:rsidTr="00DB17E9">
        <w:trPr>
          <w:jc w:val="center"/>
        </w:trPr>
        <w:tc>
          <w:tcPr>
            <w:tcW w:w="0" w:type="auto"/>
            <w:vAlign w:val="center"/>
          </w:tcPr>
          <w:p w14:paraId="78881700" w14:textId="6D79B4EC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7E74A92" w14:textId="2807AFE0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1F24885A" w14:textId="6F92365D" w:rsidR="00E34426" w:rsidRPr="00B52147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78F98D8" w14:textId="2EC4035C" w:rsidR="00E34426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3AE7807E" w14:textId="4F4CCE69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5E393C6F" w14:textId="04348616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54D06649" w14:textId="610F62C1" w:rsidR="00E34426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9F0D0F0" w14:textId="0F288434" w:rsidR="00E34426" w:rsidRPr="00CF7C4B" w:rsidRDefault="00CF7C4B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7.25</w:t>
            </w:r>
          </w:p>
        </w:tc>
      </w:tr>
      <w:tr w:rsidR="00E34426" w:rsidRPr="00793944" w14:paraId="4E8E869A" w14:textId="77777777" w:rsidTr="00975EB0">
        <w:trPr>
          <w:jc w:val="center"/>
        </w:trPr>
        <w:tc>
          <w:tcPr>
            <w:tcW w:w="0" w:type="auto"/>
            <w:vAlign w:val="center"/>
          </w:tcPr>
          <w:p w14:paraId="7F5A831D" w14:textId="711EC6A8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E64ED1D" w14:textId="49F2F958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</w:tcPr>
          <w:p w14:paraId="10E95BDD" w14:textId="573C87FE" w:rsidR="00E34426" w:rsidRPr="00B52147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5214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6375D718" w14:textId="30C1A522" w:rsidR="00E34426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3AC99B32" w14:textId="1390208D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6353A115" w14:textId="5F04B9FA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1A578D41" w14:textId="5D236D21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2BD2BC4C" w14:textId="03A99CF8" w:rsidR="00E34426" w:rsidRPr="00CF7C4B" w:rsidRDefault="00CF7C4B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.85</w:t>
            </w:r>
          </w:p>
        </w:tc>
      </w:tr>
      <w:tr w:rsidR="00E34426" w:rsidRPr="00793944" w14:paraId="67F65D75" w14:textId="77777777" w:rsidTr="00975EB0">
        <w:trPr>
          <w:jc w:val="center"/>
        </w:trPr>
        <w:tc>
          <w:tcPr>
            <w:tcW w:w="0" w:type="auto"/>
            <w:vAlign w:val="center"/>
          </w:tcPr>
          <w:p w14:paraId="5D6EB3DE" w14:textId="44B7FDDD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AF73C1D" w14:textId="09547E10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15kHz</w:t>
            </w:r>
          </w:p>
        </w:tc>
        <w:tc>
          <w:tcPr>
            <w:tcW w:w="0" w:type="auto"/>
          </w:tcPr>
          <w:p w14:paraId="79CA1706" w14:textId="4839FF01" w:rsidR="00E34426" w:rsidRPr="00B52147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5214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8E22FFF" w14:textId="0FE8D27C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x8</w:t>
            </w:r>
          </w:p>
        </w:tc>
        <w:tc>
          <w:tcPr>
            <w:tcW w:w="0" w:type="auto"/>
            <w:vAlign w:val="center"/>
          </w:tcPr>
          <w:p w14:paraId="78583C59" w14:textId="4FADF171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6C10260E" w14:textId="171B0215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4290CD83" w14:textId="2F7C5149" w:rsidR="00E34426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4829001E" w14:textId="26A2E4D1" w:rsidR="00E34426" w:rsidRPr="00CF7C4B" w:rsidRDefault="00CF7C4B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.80</w:t>
            </w:r>
          </w:p>
        </w:tc>
      </w:tr>
      <w:tr w:rsidR="00E34426" w:rsidRPr="00793944" w14:paraId="42EEB072" w14:textId="77777777" w:rsidTr="00B64691">
        <w:trPr>
          <w:jc w:val="center"/>
        </w:trPr>
        <w:tc>
          <w:tcPr>
            <w:tcW w:w="0" w:type="auto"/>
            <w:vAlign w:val="center"/>
          </w:tcPr>
          <w:p w14:paraId="0A3260F8" w14:textId="670DE347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14:paraId="352DBF34" w14:textId="77777777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70D0376" w14:textId="715CC462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094A89FB" w14:textId="05C9FB07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793944"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0B9C19EF" w14:textId="77777777" w:rsidR="00793944" w:rsidRPr="00793944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7E9B9EB1" w14:textId="77777777" w:rsidR="00793944" w:rsidRPr="00793944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14:paraId="3323E756" w14:textId="27FA4B99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036E8B9D" w14:textId="0816097D" w:rsidR="00793944" w:rsidRPr="001973E9" w:rsidRDefault="001973E9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.75</w:t>
            </w:r>
          </w:p>
        </w:tc>
      </w:tr>
      <w:tr w:rsidR="00E34426" w:rsidRPr="00793944" w14:paraId="293C68FB" w14:textId="77777777" w:rsidTr="00B64691">
        <w:trPr>
          <w:jc w:val="center"/>
        </w:trPr>
        <w:tc>
          <w:tcPr>
            <w:tcW w:w="0" w:type="auto"/>
            <w:vAlign w:val="center"/>
          </w:tcPr>
          <w:p w14:paraId="59F3D7E9" w14:textId="7C84F9CA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8</w:t>
            </w:r>
          </w:p>
        </w:tc>
        <w:tc>
          <w:tcPr>
            <w:tcW w:w="0" w:type="auto"/>
            <w:vAlign w:val="center"/>
          </w:tcPr>
          <w:p w14:paraId="21AC4AA0" w14:textId="77777777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69B7AC12" w14:textId="57676BBA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46512779" w14:textId="66A4093E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793944"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32642D3E" w14:textId="77777777" w:rsidR="00793944" w:rsidRPr="00793944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482866A9" w14:textId="77777777" w:rsidR="00793944" w:rsidRPr="00793944" w:rsidRDefault="00793944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14:paraId="50F731A4" w14:textId="66E681C9" w:rsidR="00793944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6384F06" w14:textId="43268A2B" w:rsidR="00793944" w:rsidRPr="001973E9" w:rsidRDefault="001973E9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.17</w:t>
            </w:r>
          </w:p>
        </w:tc>
      </w:tr>
      <w:tr w:rsidR="00E34426" w:rsidRPr="00793944" w14:paraId="1173CDB1" w14:textId="77777777" w:rsidTr="00B64691">
        <w:trPr>
          <w:jc w:val="center"/>
        </w:trPr>
        <w:tc>
          <w:tcPr>
            <w:tcW w:w="0" w:type="auto"/>
            <w:vAlign w:val="center"/>
          </w:tcPr>
          <w:p w14:paraId="4B63ED57" w14:textId="1ACC3B78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53950E0D" w14:textId="23C88FEA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1848F4B2" w14:textId="039D89E4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41E020B0" w14:textId="281F8631" w:rsidR="00E34426" w:rsidRPr="00701EC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x8</w:t>
            </w:r>
          </w:p>
        </w:tc>
        <w:tc>
          <w:tcPr>
            <w:tcW w:w="0" w:type="auto"/>
            <w:vAlign w:val="center"/>
          </w:tcPr>
          <w:p w14:paraId="4E52D97A" w14:textId="4BDC145B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5B6DF97B" w14:textId="36D7EDC2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14:paraId="2508CD8F" w14:textId="15AEFE1C" w:rsidR="00E34426" w:rsidRPr="00793944" w:rsidRDefault="00E34426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DC2B3AD" w14:textId="48ADC782" w:rsidR="00E34426" w:rsidRPr="001973E9" w:rsidRDefault="001973E9" w:rsidP="00E3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.86</w:t>
            </w:r>
          </w:p>
        </w:tc>
      </w:tr>
      <w:tr w:rsidR="00DE2E12" w:rsidRPr="00793944" w14:paraId="2FEC602F" w14:textId="77777777" w:rsidTr="00B64691">
        <w:trPr>
          <w:jc w:val="center"/>
        </w:trPr>
        <w:tc>
          <w:tcPr>
            <w:tcW w:w="0" w:type="auto"/>
            <w:vAlign w:val="center"/>
          </w:tcPr>
          <w:p w14:paraId="5358E79A" w14:textId="1AAC2BF9" w:rsidR="00DE2E12" w:rsidRDefault="00E34426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14B9F017" w14:textId="6008B9E3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C3C6079" w14:textId="49D01720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34DCBAF" w14:textId="4F140269" w:rsidR="00DE2E12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0A8BEE97" w14:textId="4DAD638A" w:rsidR="00DE2E12" w:rsidRPr="00701EC4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354CCDA1" w14:textId="5B97D169" w:rsidR="00DE2E12" w:rsidRPr="00701EC4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5E796ADC" w14:textId="4DC35B32" w:rsidR="00DE2E12" w:rsidRPr="00701EC4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73055DCC" w14:textId="2FE99700" w:rsidR="00DE2E12" w:rsidRPr="001973E9" w:rsidRDefault="001973E9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2.42</w:t>
            </w:r>
          </w:p>
        </w:tc>
      </w:tr>
      <w:tr w:rsidR="00DE2E12" w:rsidRPr="00793944" w14:paraId="6FF9D30C" w14:textId="77777777" w:rsidTr="00B64691">
        <w:trPr>
          <w:jc w:val="center"/>
        </w:trPr>
        <w:tc>
          <w:tcPr>
            <w:tcW w:w="0" w:type="auto"/>
            <w:vAlign w:val="center"/>
          </w:tcPr>
          <w:p w14:paraId="3A0AAFC8" w14:textId="09ECDD3F" w:rsidR="00DE2E12" w:rsidRDefault="00E34426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11</w:t>
            </w:r>
          </w:p>
        </w:tc>
        <w:tc>
          <w:tcPr>
            <w:tcW w:w="0" w:type="auto"/>
            <w:vAlign w:val="center"/>
          </w:tcPr>
          <w:p w14:paraId="470652C3" w14:textId="257C92BE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8A1EB24" w14:textId="371647E2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56C697EC" w14:textId="6CD0802A" w:rsidR="00DE2E12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9394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1BBF1C64" w14:textId="15D1CE03" w:rsidR="00DE2E12" w:rsidRPr="00701EC4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0DB0F223" w14:textId="2565F5DB" w:rsidR="00DE2E12" w:rsidRPr="00701EC4" w:rsidRDefault="00793944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9394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5845D8F8" w14:textId="1B2A5AAE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0AA17B0A" w14:textId="72745545" w:rsidR="00DE2E12" w:rsidRPr="001973E9" w:rsidRDefault="001973E9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.94</w:t>
            </w:r>
          </w:p>
        </w:tc>
      </w:tr>
      <w:tr w:rsidR="00DE2E12" w:rsidRPr="00793944" w14:paraId="0895BEAD" w14:textId="77777777" w:rsidTr="00B64691">
        <w:trPr>
          <w:jc w:val="center"/>
        </w:trPr>
        <w:tc>
          <w:tcPr>
            <w:tcW w:w="0" w:type="auto"/>
            <w:vAlign w:val="center"/>
          </w:tcPr>
          <w:p w14:paraId="308F0C69" w14:textId="582A6D72" w:rsidR="00DE2E12" w:rsidRDefault="00E34426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ADBEC83" w14:textId="77E0CEC7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620D4BA8" w14:textId="0669B370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01EC4">
              <w:rPr>
                <w:rFonts w:ascii="Arial" w:eastAsiaTheme="minorEastAsia" w:hAnsi="Arial" w:cs="Arial"/>
                <w:sz w:val="18"/>
                <w:lang w:val="en-US"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331C65CA" w14:textId="20158F01" w:rsidR="00DE2E12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x8</w:t>
            </w:r>
          </w:p>
        </w:tc>
        <w:tc>
          <w:tcPr>
            <w:tcW w:w="0" w:type="auto"/>
            <w:vAlign w:val="center"/>
          </w:tcPr>
          <w:p w14:paraId="6379D697" w14:textId="761BDF7E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NTN-TDLC5-200</w:t>
            </w:r>
          </w:p>
        </w:tc>
        <w:tc>
          <w:tcPr>
            <w:tcW w:w="0" w:type="auto"/>
            <w:vAlign w:val="center"/>
          </w:tcPr>
          <w:p w14:paraId="542A4163" w14:textId="2D93D2CB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  <w:r w:rsidR="00027FEB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741B4755" w14:textId="61C91B88" w:rsidR="00DE2E12" w:rsidRPr="00701EC4" w:rsidRDefault="00DE2E12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01EC4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58C75F3" w14:textId="5DC6C139" w:rsidR="00DE2E12" w:rsidRPr="001973E9" w:rsidRDefault="001973E9" w:rsidP="00DE2E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.28</w:t>
            </w:r>
          </w:p>
        </w:tc>
      </w:tr>
    </w:tbl>
    <w:p w14:paraId="01B1D1D9" w14:textId="0DD96E9C" w:rsidR="002D6707" w:rsidRDefault="002D6707" w:rsidP="002D6707">
      <w:pPr>
        <w:rPr>
          <w:lang w:val="en-US" w:eastAsia="zh-CN"/>
        </w:rPr>
      </w:pPr>
    </w:p>
    <w:p w14:paraId="69752139" w14:textId="5616FAC3" w:rsidR="00CF7C4B" w:rsidRDefault="00CF7C4B" w:rsidP="001973E9">
      <w:pPr>
        <w:pStyle w:val="TAC"/>
        <w:rPr>
          <w:noProof/>
        </w:rPr>
      </w:pPr>
      <w:r>
        <w:rPr>
          <w:noProof/>
          <w:lang w:eastAsia="zh-CN"/>
        </w:rPr>
        <w:lastRenderedPageBreak/>
        <w:drawing>
          <wp:inline distT="0" distB="0" distL="0" distR="0" wp14:anchorId="04CE32BC" wp14:editId="577FB306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73E9" w:rsidRPr="001973E9">
        <w:rPr>
          <w:noProof/>
        </w:rPr>
        <w:t xml:space="preserve"> </w:t>
      </w:r>
      <w:r w:rsidR="001973E9">
        <w:rPr>
          <w:noProof/>
          <w:lang w:eastAsia="zh-CN"/>
        </w:rPr>
        <w:drawing>
          <wp:inline distT="0" distB="0" distL="0" distR="0" wp14:anchorId="158124D8" wp14:editId="1752947B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F0100" w14:textId="16F1CC9A" w:rsidR="001973E9" w:rsidRPr="001973E9" w:rsidRDefault="001973E9" w:rsidP="001973E9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1973E9">
        <w:rPr>
          <w:lang w:eastAsia="zh-CN"/>
        </w:rPr>
        <w:t xml:space="preserve"> 2-1 Ideal simulation results for NR BS ATG demodulation requirements</w:t>
      </w:r>
    </w:p>
    <w:p w14:paraId="06EF3418" w14:textId="56BC2E1C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0DDE99C1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>provide our initial simulation results about NR BS ATG demodulation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30C043A0" w:rsidR="001229F1" w:rsidRPr="00DB00B2" w:rsidRDefault="005A0C1C" w:rsidP="00AC7557">
      <w:pPr>
        <w:pStyle w:val="Reference"/>
        <w:ind w:left="400" w:hanging="400"/>
        <w:rPr>
          <w:rFonts w:hint="eastAsia"/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bookmarkEnd w:id="6"/>
      <w:r w:rsidR="00FA35C4" w:rsidRPr="00FA35C4">
        <w:rPr>
          <w:lang w:val="en-US" w:eastAsia="zh-CN"/>
        </w:rPr>
        <w:t>4-2302996, WF for ATG demodulation requirements, RAN4#106, CMCC</w:t>
      </w:r>
      <w:bookmarkStart w:id="7" w:name="_GoBack"/>
      <w:bookmarkEnd w:id="7"/>
    </w:p>
    <w:sectPr w:rsidR="001229F1" w:rsidRPr="00DB00B2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E2823" w14:textId="77777777" w:rsidR="00395E93" w:rsidRDefault="00395E93" w:rsidP="009163A1">
      <w:pPr>
        <w:spacing w:after="0"/>
      </w:pPr>
      <w:r>
        <w:separator/>
      </w:r>
    </w:p>
  </w:endnote>
  <w:endnote w:type="continuationSeparator" w:id="0">
    <w:p w14:paraId="7C605004" w14:textId="77777777" w:rsidR="00395E93" w:rsidRDefault="00395E9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29A0D" w14:textId="77777777" w:rsidR="00395E93" w:rsidRDefault="00395E93" w:rsidP="009163A1">
      <w:pPr>
        <w:spacing w:after="0"/>
      </w:pPr>
      <w:r>
        <w:separator/>
      </w:r>
    </w:p>
  </w:footnote>
  <w:footnote w:type="continuationSeparator" w:id="0">
    <w:p w14:paraId="15A8710C" w14:textId="77777777" w:rsidR="00395E93" w:rsidRDefault="00395E9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973E9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23FD"/>
    <w:rsid w:val="002D3E2B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6B92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876C9"/>
  </w:style>
  <w:style w:type="character" w:customStyle="1" w:styleId="Char7">
    <w:name w:val="批注文字 Char"/>
    <w:basedOn w:val="a0"/>
    <w:link w:val="af4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876C9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e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e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e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C6A37-75ED-470D-8C29-DC3C094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6548</TotalTime>
  <Pages>2</Pages>
  <Words>229</Words>
  <Characters>1308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2021-12-16T11:56:00Z</dcterms:created>
  <dcterms:modified xsi:type="dcterms:W3CDTF">2023-04-10T21:40:00Z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(3)W5RQaiMD98C0hHymZxiYL0GgNxS6gJZ47fVGtAstCc+3R7kUxTQjJPeq6JKSMKqFMYQvcMdD
IUxsHcyBpi+Y+hFWi77jbsnP9xILzbnRmDt7DKESjV2Q2ZDQy59kYHR4gDe1FKPSjnMgisGK
PyHm4SXrqPE1XWtkImFX3pkeA4CTWlzoNtKkfcVnaYwAf3fO5Y4eY6w64lIGw1AUlezaLh4v
AO9vAEStHiVqHWkRGg</vt:lpwstr>
  </property>
  <property fmtid="{D5CDD505-2E9C-101B-9397-08002B2CF9AE}" pid="3" name="_2015_ms_pID_7253431">
    <vt:lpwstr>X2H8JkUsdjxR7lZMDi+eNEgLx+1fKbfdiYeBhTobH9ZXn0JgDUN4CK
UglHRj7KFEe+bzymu6XaQZP+4WnfeXg7i2MXqMHm+v2GQZAXULJ+tqresTRJvBe5DMVwZAqM
56ULnTJ1dzKHoyoLXszbfC8zQk8arTj2GcOgOq7VQ39TRkRHjSo4PeTO8atz4WgrkD/q9oBS
I++PFf2RFNCQPbmavgA1GPfXqPFrfhrSuqjx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1681121743</vt:lpwstr>
  </property>
</Properties>
</file>